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AC1FE" w14:textId="780024AF" w:rsidR="002414B9" w:rsidRDefault="002414B9" w:rsidP="00241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S5-21503</w:t>
      </w:r>
      <w:r>
        <w:rPr>
          <w:b/>
          <w:i/>
          <w:noProof/>
          <w:sz w:val="28"/>
        </w:rPr>
        <w:t>5</w:t>
      </w:r>
    </w:p>
    <w:p w14:paraId="42B0FCEC" w14:textId="77777777" w:rsidR="002414B9" w:rsidRDefault="002414B9" w:rsidP="002414B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1AE3C6CC" w14:textId="77777777" w:rsidR="002414B9" w:rsidRDefault="002414B9" w:rsidP="002414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4E4A84" w14:textId="77777777" w:rsidR="002414B9" w:rsidRDefault="002414B9" w:rsidP="002414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SA4</w:t>
      </w:r>
    </w:p>
    <w:p w14:paraId="698D6B97" w14:textId="6DA0C553" w:rsidR="002414B9" w:rsidRDefault="002414B9" w:rsidP="002414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02359">
        <w:rPr>
          <w:rFonts w:ascii="Arial" w:hAnsi="Arial" w:cs="Arial"/>
          <w:b/>
          <w:sz w:val="22"/>
          <w:szCs w:val="22"/>
        </w:rPr>
        <w:t xml:space="preserve">Reply </w:t>
      </w:r>
      <w:r w:rsidRPr="00330352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Pr="009364A1">
        <w:rPr>
          <w:rFonts w:ascii="Arial" w:hAnsi="Arial" w:cs="Arial"/>
          <w:b/>
          <w:sz w:val="22"/>
          <w:szCs w:val="22"/>
        </w:rPr>
        <w:t>QoE</w:t>
      </w:r>
      <w:proofErr w:type="spellEnd"/>
      <w:r w:rsidRPr="009364A1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71655E30" w14:textId="77777777" w:rsidR="002414B9" w:rsidRDefault="002414B9" w:rsidP="002414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33B5BD" w14:textId="58DB4B93" w:rsidR="002414B9" w:rsidRDefault="002414B9" w:rsidP="002414B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  <w:r w:rsidRPr="00AA08BA">
        <w:t>Agenda Item: 6.1</w:t>
      </w:r>
    </w:p>
    <w:p w14:paraId="42FF006B" w14:textId="77777777" w:rsidR="002414B9" w:rsidRDefault="002414B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31630209" w14:textId="21CFFBE3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9364A1">
        <w:rPr>
          <w:rFonts w:cs="Arial"/>
          <w:bCs/>
          <w:sz w:val="22"/>
          <w:szCs w:val="22"/>
          <w:lang w:val="sv-SE"/>
        </w:rPr>
        <w:t>5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091665">
        <w:rPr>
          <w:rFonts w:cs="Arial"/>
          <w:noProof w:val="0"/>
          <w:sz w:val="22"/>
          <w:szCs w:val="22"/>
          <w:lang w:val="sv-SE"/>
        </w:rPr>
        <w:t>1</w:t>
      </w:r>
      <w:r w:rsidR="00CF710D">
        <w:rPr>
          <w:rFonts w:cs="Arial"/>
          <w:noProof w:val="0"/>
          <w:sz w:val="22"/>
          <w:szCs w:val="22"/>
          <w:lang w:val="sv-SE"/>
        </w:rPr>
        <w:t>2</w:t>
      </w:r>
      <w:r w:rsidR="0073289D">
        <w:rPr>
          <w:rFonts w:cs="Arial"/>
          <w:noProof w:val="0"/>
          <w:sz w:val="22"/>
          <w:szCs w:val="22"/>
          <w:lang w:val="sv-SE"/>
        </w:rPr>
        <w:t>91</w:t>
      </w:r>
    </w:p>
    <w:p w14:paraId="3E51D1FC" w14:textId="200A651E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F356E4" w:rsidRPr="00F356E4">
        <w:rPr>
          <w:sz w:val="22"/>
          <w:szCs w:val="22"/>
        </w:rPr>
        <w:t>1</w:t>
      </w:r>
      <w:r w:rsidR="00091665">
        <w:rPr>
          <w:sz w:val="22"/>
          <w:szCs w:val="22"/>
        </w:rPr>
        <w:t>8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</w:t>
      </w:r>
      <w:r w:rsidR="00F356E4" w:rsidRPr="00F356E4">
        <w:rPr>
          <w:sz w:val="22"/>
          <w:szCs w:val="22"/>
        </w:rPr>
        <w:t xml:space="preserve">– </w:t>
      </w:r>
      <w:r w:rsidR="00091665">
        <w:rPr>
          <w:sz w:val="22"/>
          <w:szCs w:val="22"/>
        </w:rPr>
        <w:t>27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Aug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45E78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359" w:rsidRPr="00402359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364A1" w:rsidRPr="009364A1">
        <w:rPr>
          <w:rFonts w:ascii="Arial" w:hAnsi="Arial" w:cs="Arial"/>
          <w:b/>
          <w:sz w:val="22"/>
          <w:szCs w:val="22"/>
        </w:rPr>
        <w:t>QoE</w:t>
      </w:r>
      <w:proofErr w:type="spellEnd"/>
      <w:r w:rsidR="009364A1" w:rsidRPr="009364A1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65E2F760" w14:textId="3677138B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091665">
        <w:rPr>
          <w:rFonts w:ascii="Arial" w:hAnsi="Arial" w:cs="Arial"/>
          <w:b/>
          <w:sz w:val="22"/>
          <w:szCs w:val="22"/>
          <w:lang w:eastAsia="ko-KR"/>
        </w:rPr>
        <w:t>S4-211059/</w:t>
      </w:r>
      <w:r w:rsidR="009364A1">
        <w:rPr>
          <w:rFonts w:ascii="Arial" w:hAnsi="Arial" w:cs="Arial"/>
          <w:b/>
          <w:sz w:val="22"/>
          <w:szCs w:val="22"/>
          <w:lang w:eastAsia="ko-KR"/>
        </w:rPr>
        <w:t>R2-2106776</w:t>
      </w:r>
    </w:p>
    <w:p w14:paraId="69AC9AFB" w14:textId="2ECB3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1FA4DF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4A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9364A1">
        <w:rPr>
          <w:rFonts w:ascii="Arial" w:hAnsi="Arial" w:cs="Arial"/>
          <w:b/>
          <w:bCs/>
          <w:sz w:val="22"/>
          <w:szCs w:val="22"/>
        </w:rPr>
        <w:t>-Core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31B122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</w:p>
    <w:p w14:paraId="1EFF9039" w14:textId="7382F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RAN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330352">
        <w:rPr>
          <w:rFonts w:ascii="Arial" w:hAnsi="Arial" w:cs="Arial"/>
          <w:b/>
          <w:sz w:val="22"/>
          <w:szCs w:val="22"/>
        </w:rPr>
        <w:t>2</w:t>
      </w:r>
      <w:r w:rsidR="003348A3">
        <w:rPr>
          <w:rFonts w:ascii="Arial" w:hAnsi="Arial" w:cs="Arial"/>
          <w:b/>
          <w:sz w:val="22"/>
          <w:szCs w:val="22"/>
        </w:rPr>
        <w:t xml:space="preserve">, </w:t>
      </w:r>
    </w:p>
    <w:p w14:paraId="4D4C9740" w14:textId="1273877A" w:rsidR="00B97703" w:rsidRPr="00C554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C55435">
        <w:rPr>
          <w:rFonts w:ascii="Arial" w:hAnsi="Arial" w:cs="Arial"/>
          <w:b/>
          <w:sz w:val="22"/>
          <w:szCs w:val="22"/>
        </w:rPr>
        <w:t>Cc:</w:t>
      </w:r>
      <w:r w:rsidRPr="00C55435">
        <w:rPr>
          <w:rFonts w:ascii="Arial" w:hAnsi="Arial" w:cs="Arial"/>
          <w:b/>
          <w:bCs/>
          <w:sz w:val="22"/>
          <w:szCs w:val="22"/>
        </w:rPr>
        <w:tab/>
      </w:r>
      <w:r w:rsidR="009364A1">
        <w:rPr>
          <w:rFonts w:ascii="Arial" w:hAnsi="Arial" w:cs="Arial"/>
          <w:b/>
          <w:sz w:val="22"/>
          <w:szCs w:val="22"/>
        </w:rPr>
        <w:t>TSG RAN WG3,</w:t>
      </w:r>
      <w:r w:rsidR="009364A1" w:rsidRPr="009364A1">
        <w:rPr>
          <w:rFonts w:ascii="Arial" w:hAnsi="Arial" w:cs="Arial"/>
          <w:b/>
          <w:sz w:val="22"/>
          <w:szCs w:val="22"/>
        </w:rPr>
        <w:t xml:space="preserve"> 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SA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 WG</w:t>
      </w:r>
      <w:r w:rsidR="009364A1">
        <w:rPr>
          <w:rFonts w:ascii="Arial" w:hAnsi="Arial" w:cs="Arial"/>
          <w:b/>
          <w:sz w:val="22"/>
          <w:szCs w:val="22"/>
        </w:rPr>
        <w:t>5</w:t>
      </w:r>
    </w:p>
    <w:bookmarkEnd w:id="3"/>
    <w:bookmarkEnd w:id="4"/>
    <w:p w14:paraId="0E53431A" w14:textId="77777777" w:rsidR="00B97703" w:rsidRPr="00C5543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68C792CF" w:rsidR="00B97703" w:rsidRPr="002414B9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414B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414B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414B9">
        <w:rPr>
          <w:rFonts w:ascii="Arial" w:hAnsi="Arial" w:cs="Arial"/>
          <w:b/>
          <w:sz w:val="22"/>
          <w:szCs w:val="22"/>
          <w:lang w:val="fr-FR"/>
        </w:rPr>
        <w:t>:</w:t>
      </w:r>
      <w:r w:rsidRPr="002414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364A1" w:rsidRPr="002414B9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193D7389" w14:textId="07F4E27D" w:rsidR="00CD3509" w:rsidRPr="002414B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414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364A1" w:rsidRPr="002414B9">
        <w:rPr>
          <w:rStyle w:val="Hyperlink"/>
          <w:rFonts w:ascii="Arial" w:hAnsi="Arial" w:cs="Arial"/>
          <w:b/>
          <w:bCs/>
          <w:sz w:val="22"/>
          <w:szCs w:val="22"/>
          <w:lang w:val="fr-FR"/>
        </w:rPr>
        <w:t>panqi8</w:t>
      </w:r>
      <w:r w:rsidR="00E263AA" w:rsidRPr="002414B9">
        <w:rPr>
          <w:rStyle w:val="Hyperlink"/>
          <w:rFonts w:ascii="Arial" w:hAnsi="Arial" w:cs="Arial"/>
          <w:b/>
          <w:bCs/>
          <w:sz w:val="22"/>
          <w:szCs w:val="22"/>
          <w:lang w:val="fr-FR"/>
        </w:rPr>
        <w:t>@</w:t>
      </w:r>
      <w:r w:rsidR="009364A1" w:rsidRPr="002414B9">
        <w:rPr>
          <w:rStyle w:val="Hyperlink"/>
          <w:rFonts w:ascii="Arial" w:hAnsi="Arial" w:cs="Arial"/>
          <w:b/>
          <w:bCs/>
          <w:sz w:val="22"/>
          <w:szCs w:val="22"/>
          <w:lang w:val="fr-FR"/>
        </w:rPr>
        <w:t>huawei</w:t>
      </w:r>
      <w:r w:rsidR="00E263AA" w:rsidRPr="002414B9">
        <w:rPr>
          <w:rStyle w:val="Hyperlink"/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706F17B7" w14:textId="6773DB3E" w:rsidR="00B97703" w:rsidRPr="002414B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414B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7703" w:rsidRPr="002414B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3943AE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4DDC">
        <w:rPr>
          <w:rFonts w:ascii="Arial" w:hAnsi="Arial" w:cs="Arial"/>
          <w:bCs/>
        </w:rPr>
        <w:t>none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5FA18E" w14:textId="6C32AB80" w:rsidR="00330352" w:rsidRDefault="004D4141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85054">
        <w:rPr>
          <w:rFonts w:ascii="Arial" w:hAnsi="Arial" w:cs="Arial"/>
          <w:color w:val="000000"/>
          <w:sz w:val="22"/>
          <w:szCs w:val="22"/>
        </w:rPr>
        <w:t xml:space="preserve">3GPP TSG SA WG4 </w:t>
      </w:r>
      <w:r w:rsidR="00AC79E6">
        <w:rPr>
          <w:rFonts w:ascii="Arial" w:hAnsi="Arial" w:cs="Arial"/>
          <w:color w:val="000000"/>
          <w:sz w:val="22"/>
          <w:szCs w:val="22"/>
        </w:rPr>
        <w:t xml:space="preserve">(SA4) 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would like to </w:t>
      </w:r>
      <w:r w:rsidR="00330352">
        <w:rPr>
          <w:rFonts w:ascii="Arial" w:hAnsi="Arial" w:cs="Arial"/>
          <w:color w:val="000000"/>
          <w:sz w:val="22"/>
          <w:szCs w:val="22"/>
        </w:rPr>
        <w:t>thank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3GPP TSG 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WG</w:t>
      </w:r>
      <w:r w:rsidR="00330352">
        <w:rPr>
          <w:rFonts w:ascii="Arial" w:hAnsi="Arial" w:cs="Arial"/>
          <w:color w:val="000000"/>
          <w:sz w:val="22"/>
          <w:szCs w:val="22"/>
        </w:rPr>
        <w:t>2 (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="00330352">
        <w:rPr>
          <w:rFonts w:ascii="Arial" w:hAnsi="Arial" w:cs="Arial"/>
          <w:color w:val="000000"/>
          <w:sz w:val="22"/>
          <w:szCs w:val="22"/>
        </w:rPr>
        <w:t>2)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</w:t>
      </w:r>
      <w:r w:rsidR="00330352">
        <w:rPr>
          <w:rFonts w:ascii="Arial" w:hAnsi="Arial" w:cs="Arial"/>
          <w:color w:val="000000"/>
          <w:sz w:val="22"/>
          <w:szCs w:val="22"/>
        </w:rPr>
        <w:t xml:space="preserve">on </w:t>
      </w:r>
      <w:r w:rsidR="007B3034">
        <w:rPr>
          <w:rFonts w:ascii="Arial" w:hAnsi="Arial" w:cs="Arial"/>
          <w:color w:val="000000"/>
          <w:sz w:val="22"/>
          <w:szCs w:val="22"/>
        </w:rPr>
        <w:t>the</w:t>
      </w:r>
      <w:r w:rsidR="001A2F52">
        <w:rPr>
          <w:rFonts w:ascii="Arial" w:hAnsi="Arial" w:cs="Arial"/>
          <w:color w:val="000000"/>
          <w:sz w:val="22"/>
          <w:szCs w:val="22"/>
        </w:rPr>
        <w:t xml:space="preserve"> </w:t>
      </w:r>
      <w:r w:rsidR="001A2F52" w:rsidRPr="001A2F52">
        <w:rPr>
          <w:rFonts w:ascii="Arial" w:hAnsi="Arial" w:cs="Arial"/>
          <w:color w:val="000000"/>
          <w:sz w:val="22"/>
          <w:szCs w:val="22"/>
        </w:rPr>
        <w:t xml:space="preserve">LS on </w:t>
      </w:r>
      <w:proofErr w:type="spellStart"/>
      <w:r w:rsidR="009364A1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9364A1">
        <w:rPr>
          <w:rFonts w:ascii="Arial" w:hAnsi="Arial" w:cs="Arial"/>
          <w:color w:val="000000"/>
          <w:sz w:val="22"/>
          <w:szCs w:val="22"/>
        </w:rPr>
        <w:t xml:space="preserve"> configuration and reporting related issues</w:t>
      </w:r>
      <w:r w:rsidR="001A2F52">
        <w:rPr>
          <w:rFonts w:ascii="Arial" w:hAnsi="Arial" w:cs="Arial"/>
          <w:color w:val="000000"/>
          <w:sz w:val="22"/>
          <w:szCs w:val="22"/>
        </w:rPr>
        <w:t>.</w:t>
      </w:r>
    </w:p>
    <w:p w14:paraId="5960E823" w14:textId="1748D6AF" w:rsidR="00FD11A3" w:rsidRPr="00007B1F" w:rsidRDefault="00FD11A3" w:rsidP="00007B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07B1F">
        <w:rPr>
          <w:rFonts w:ascii="Arial" w:hAnsi="Arial" w:cs="Arial"/>
          <w:color w:val="000000"/>
          <w:sz w:val="22"/>
          <w:szCs w:val="22"/>
        </w:rPr>
        <w:t>On your question</w:t>
      </w:r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s about the maximum container size for one </w:t>
      </w:r>
      <w:proofErr w:type="spellStart"/>
      <w:r w:rsidR="002C0DBD" w:rsidRPr="00007B1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 measurement configuration or report, SA4 would like to give the answers together.</w:t>
      </w:r>
    </w:p>
    <w:p w14:paraId="27499403" w14:textId="6060BD68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3: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 configuration</w:t>
      </w:r>
    </w:p>
    <w:p w14:paraId="4CC00BD5" w14:textId="77777777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assumes to re-use the maximum container size of 1000 bytes for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configuration which is the same as in LTE. RAN2 would like SA4 to confirm the assumption.</w:t>
      </w:r>
    </w:p>
    <w:p w14:paraId="7E92D4EC" w14:textId="77777777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4: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</w:t>
      </w:r>
    </w:p>
    <w:p w14:paraId="4A136853" w14:textId="61FF6D2D" w:rsidR="00DE616F" w:rsidRPr="002C0DBD" w:rsidRDefault="002C0DBD" w:rsidP="002C0DBD">
      <w:pPr>
        <w:ind w:leftChars="100" w:left="200"/>
        <w:jc w:val="both"/>
        <w:rPr>
          <w:rFonts w:ascii="Arial" w:eastAsia="DengXian" w:hAnsi="Arial" w:cs="Arial"/>
          <w:color w:val="000000"/>
          <w:sz w:val="22"/>
          <w:szCs w:val="22"/>
          <w:lang w:eastAsia="zh-CN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discussed how to report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in RRC layer, e.g. whether multiple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reports could be included in one RRC message. RAN2 discussed whether to re-use from LTE the maximum container size of 8000 bytes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and would like to check with SA4 whether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could go beyond 8000 bytes in NR?</w:t>
      </w:r>
    </w:p>
    <w:p w14:paraId="28E77214" w14:textId="5B177C4D" w:rsidR="00F1224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current limits were defined based on the then-existing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metrics from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color w:val="000000"/>
          <w:sz w:val="22"/>
          <w:szCs w:val="22"/>
        </w:rPr>
        <w:t>MTSI and</w:t>
      </w:r>
      <w:r w:rsidR="00CC470C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3GP-DASH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35138">
        <w:rPr>
          <w:rFonts w:ascii="Arial" w:hAnsi="Arial" w:cs="Arial"/>
          <w:color w:val="000000"/>
          <w:sz w:val="22"/>
          <w:szCs w:val="22"/>
        </w:rPr>
        <w:t xml:space="preserve">streaming </w:t>
      </w:r>
      <w:r w:rsidR="00D37ADD">
        <w:rPr>
          <w:rFonts w:ascii="Arial" w:hAnsi="Arial" w:cs="Arial"/>
          <w:color w:val="000000"/>
          <w:sz w:val="22"/>
          <w:szCs w:val="22"/>
        </w:rPr>
        <w:t>services</w:t>
      </w:r>
      <w:r>
        <w:rPr>
          <w:rFonts w:ascii="Arial" w:hAnsi="Arial" w:cs="Arial"/>
          <w:color w:val="000000"/>
          <w:sz w:val="22"/>
          <w:szCs w:val="22"/>
        </w:rPr>
        <w:t xml:space="preserve">. While there could be no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hard </w:t>
      </w:r>
      <w:r>
        <w:rPr>
          <w:rFonts w:ascii="Arial" w:hAnsi="Arial" w:cs="Arial"/>
          <w:color w:val="000000"/>
          <w:sz w:val="22"/>
          <w:szCs w:val="22"/>
        </w:rPr>
        <w:t>guarantees, it was seen as unlikely that these limits would be exceeded, except for rare cas</w:t>
      </w:r>
      <w:r w:rsidR="00D37ADD">
        <w:rPr>
          <w:rFonts w:ascii="Arial" w:hAnsi="Arial" w:cs="Arial"/>
          <w:color w:val="000000"/>
          <w:sz w:val="22"/>
          <w:szCs w:val="22"/>
        </w:rPr>
        <w:t>es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Currently</w:t>
      </w:r>
      <w:r w:rsidR="00941917">
        <w:rPr>
          <w:rFonts w:ascii="Arial" w:hAnsi="Arial" w:cs="Arial"/>
          <w:color w:val="000000"/>
          <w:sz w:val="22"/>
          <w:szCs w:val="22"/>
        </w:rPr>
        <w:t>,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any </w:t>
      </w:r>
      <w:proofErr w:type="spellStart"/>
      <w:r w:rsidR="00DF247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DF247F">
        <w:rPr>
          <w:rFonts w:ascii="Arial" w:hAnsi="Arial" w:cs="Arial"/>
          <w:color w:val="000000"/>
          <w:sz w:val="22"/>
          <w:szCs w:val="22"/>
        </w:rPr>
        <w:t xml:space="preserve"> container exceeding the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 w:rsidR="00CF710D">
        <w:rPr>
          <w:rFonts w:ascii="Arial" w:hAnsi="Arial" w:cs="Arial"/>
          <w:color w:val="000000"/>
          <w:sz w:val="22"/>
          <w:szCs w:val="22"/>
        </w:rPr>
        <w:t>limit is simply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discarded,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under the assumption that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such</w:t>
      </w:r>
      <w:r w:rsidR="00A83339" w:rsidRPr="002011DE">
        <w:rPr>
          <w:rFonts w:ascii="Arial" w:hAnsi="Arial" w:cs="Arial"/>
          <w:color w:val="000000"/>
          <w:sz w:val="22"/>
          <w:szCs w:val="22"/>
        </w:rPr>
        <w:t xml:space="preserve"> discard</w:t>
      </w:r>
      <w:r w:rsidR="005861AF" w:rsidRPr="002011DE">
        <w:rPr>
          <w:rFonts w:ascii="Arial" w:hAnsi="Arial" w:cs="Arial"/>
          <w:color w:val="000000"/>
          <w:sz w:val="22"/>
          <w:szCs w:val="22"/>
        </w:rPr>
        <w:t>s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are very rare.</w:t>
      </w:r>
    </w:p>
    <w:p w14:paraId="52632A8B" w14:textId="4793203C" w:rsidR="00D37AD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However, </w:t>
      </w:r>
      <w:r w:rsidR="00D37ADD">
        <w:rPr>
          <w:rFonts w:ascii="Arial" w:hAnsi="Arial" w:cs="Arial"/>
          <w:color w:val="000000"/>
          <w:sz w:val="22"/>
          <w:szCs w:val="22"/>
        </w:rPr>
        <w:t>more advanced networks, such as NR, make</w:t>
      </w:r>
      <w:r w:rsidR="00F73EAF">
        <w:rPr>
          <w:rFonts w:ascii="Arial" w:hAnsi="Arial" w:cs="Arial"/>
          <w:color w:val="000000"/>
          <w:sz w:val="22"/>
          <w:szCs w:val="22"/>
        </w:rPr>
        <w:t>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it even more relevant to use </w:t>
      </w:r>
      <w:r>
        <w:rPr>
          <w:rFonts w:ascii="Arial" w:hAnsi="Arial" w:cs="Arial"/>
          <w:color w:val="000000"/>
          <w:sz w:val="22"/>
          <w:szCs w:val="22"/>
        </w:rPr>
        <w:t xml:space="preserve">more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advanced </w:t>
      </w:r>
      <w:r>
        <w:rPr>
          <w:rFonts w:ascii="Arial" w:hAnsi="Arial" w:cs="Arial"/>
          <w:color w:val="000000"/>
          <w:sz w:val="22"/>
          <w:szCs w:val="22"/>
        </w:rPr>
        <w:t>immersive services, such as Virtual Reality (VR)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. These services have 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much </w:t>
      </w:r>
      <w:r>
        <w:rPr>
          <w:rFonts w:ascii="Arial" w:hAnsi="Arial" w:cs="Arial"/>
          <w:color w:val="000000"/>
          <w:sz w:val="22"/>
          <w:szCs w:val="22"/>
        </w:rPr>
        <w:t>more complex metrics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(defined in TS 26.118, clause 9)</w:t>
      </w:r>
      <w:r>
        <w:rPr>
          <w:rFonts w:ascii="Arial" w:hAnsi="Arial" w:cs="Arial"/>
          <w:color w:val="000000"/>
          <w:sz w:val="22"/>
          <w:szCs w:val="22"/>
        </w:rPr>
        <w:t>, and there is a high</w:t>
      </w:r>
      <w:r w:rsidR="004B5170">
        <w:rPr>
          <w:rFonts w:ascii="Arial" w:hAnsi="Arial" w:cs="Arial"/>
          <w:color w:val="000000"/>
          <w:sz w:val="22"/>
          <w:szCs w:val="22"/>
        </w:rPr>
        <w:t>er</w:t>
      </w:r>
      <w:r>
        <w:rPr>
          <w:rFonts w:ascii="Arial" w:hAnsi="Arial" w:cs="Arial"/>
          <w:color w:val="000000"/>
          <w:sz w:val="22"/>
          <w:szCs w:val="22"/>
        </w:rPr>
        <w:t xml:space="preserve"> risk that both the configuration and the reporting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>
        <w:rPr>
          <w:rFonts w:ascii="Arial" w:hAnsi="Arial" w:cs="Arial"/>
          <w:color w:val="000000"/>
          <w:sz w:val="22"/>
          <w:szCs w:val="22"/>
        </w:rPr>
        <w:t>limit</w:t>
      </w:r>
      <w:r w:rsidR="00D37ADD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might be exceeded. </w:t>
      </w:r>
    </w:p>
    <w:p w14:paraId="4CAE7CBF" w14:textId="4D618AF9" w:rsidR="00EB6193" w:rsidRDefault="00EB6193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B6193">
        <w:rPr>
          <w:rFonts w:ascii="Arial" w:hAnsi="Arial" w:cs="Arial"/>
          <w:color w:val="000000"/>
          <w:sz w:val="22"/>
          <w:szCs w:val="22"/>
        </w:rPr>
        <w:t xml:space="preserve">SA4 </w:t>
      </w:r>
      <w:r>
        <w:rPr>
          <w:rFonts w:ascii="Arial" w:hAnsi="Arial" w:cs="Arial"/>
          <w:color w:val="000000"/>
          <w:sz w:val="22"/>
          <w:szCs w:val="22"/>
        </w:rPr>
        <w:t xml:space="preserve">has </w:t>
      </w:r>
      <w:r w:rsidRPr="00EB6193">
        <w:rPr>
          <w:rFonts w:ascii="Arial" w:hAnsi="Arial" w:cs="Arial"/>
          <w:color w:val="000000"/>
          <w:sz w:val="22"/>
          <w:szCs w:val="22"/>
        </w:rPr>
        <w:t>evaluated one possible VR metric</w:t>
      </w:r>
      <w:r>
        <w:rPr>
          <w:rFonts w:ascii="Arial" w:hAnsi="Arial" w:cs="Arial"/>
          <w:color w:val="000000"/>
          <w:sz w:val="22"/>
          <w:szCs w:val="22"/>
        </w:rPr>
        <w:t xml:space="preserve"> collection test</w:t>
      </w:r>
      <w:r w:rsidRPr="00EB6193">
        <w:rPr>
          <w:rFonts w:ascii="Arial" w:hAnsi="Arial" w:cs="Arial"/>
          <w:color w:val="000000"/>
          <w:sz w:val="22"/>
          <w:szCs w:val="22"/>
        </w:rPr>
        <w:t>, and with reporting every ten minutes the res</w:t>
      </w:r>
      <w:r>
        <w:rPr>
          <w:rFonts w:ascii="Arial" w:hAnsi="Arial" w:cs="Arial"/>
          <w:color w:val="000000"/>
          <w:sz w:val="22"/>
          <w:szCs w:val="22"/>
        </w:rPr>
        <w:t>ulting zipped report container is</w:t>
      </w:r>
      <w:r w:rsidRPr="00EB6193">
        <w:rPr>
          <w:rFonts w:ascii="Arial" w:hAnsi="Arial" w:cs="Arial"/>
          <w:color w:val="000000"/>
          <w:sz w:val="22"/>
          <w:szCs w:val="22"/>
        </w:rPr>
        <w:t xml:space="preserve"> then about </w:t>
      </w:r>
      <w:r w:rsidRPr="002011DE">
        <w:rPr>
          <w:rFonts w:ascii="Arial" w:hAnsi="Arial" w:cs="Arial"/>
          <w:color w:val="000000"/>
          <w:sz w:val="22"/>
          <w:szCs w:val="22"/>
        </w:rPr>
        <w:t>18</w:t>
      </w:r>
      <w:r w:rsidR="00342BE0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kB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in size</w:t>
      </w:r>
      <w:r w:rsidRPr="00EB6193">
        <w:rPr>
          <w:rFonts w:ascii="Arial" w:hAnsi="Arial" w:cs="Arial"/>
          <w:color w:val="000000"/>
          <w:sz w:val="22"/>
          <w:szCs w:val="22"/>
        </w:rPr>
        <w:t>. Although that metrics</w:t>
      </w:r>
      <w:r>
        <w:rPr>
          <w:rFonts w:ascii="Arial" w:hAnsi="Arial" w:cs="Arial"/>
          <w:color w:val="000000"/>
          <w:sz w:val="22"/>
          <w:szCs w:val="22"/>
        </w:rPr>
        <w:t xml:space="preserve"> can be configure</w:t>
      </w:r>
      <w:r w:rsidRPr="00EB6193">
        <w:rPr>
          <w:rFonts w:ascii="Arial" w:hAnsi="Arial" w:cs="Arial"/>
          <w:color w:val="000000"/>
          <w:sz w:val="22"/>
          <w:szCs w:val="22"/>
        </w:rPr>
        <w:t>d in different ways, it illustrates that newer services can in some cases produce larger reports</w:t>
      </w:r>
      <w:r>
        <w:rPr>
          <w:rFonts w:ascii="Arial" w:hAnsi="Arial" w:cs="Arial"/>
          <w:color w:val="000000"/>
          <w:sz w:val="22"/>
          <w:szCs w:val="22"/>
        </w:rPr>
        <w:t xml:space="preserve"> exceeding </w:t>
      </w:r>
      <w:r w:rsidRPr="002011DE">
        <w:rPr>
          <w:rFonts w:ascii="Arial" w:hAnsi="Arial" w:cs="Arial"/>
          <w:color w:val="000000"/>
          <w:sz w:val="22"/>
          <w:szCs w:val="22"/>
        </w:rPr>
        <w:t>the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 xml:space="preserve">existing 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>size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 limit</w:t>
      </w:r>
      <w:r w:rsidR="000A777D" w:rsidRPr="002011DE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5E06ECDE" w14:textId="00919E7B" w:rsidR="00773FC1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Unfortunately</w:t>
      </w:r>
      <w:r w:rsidR="00342BE0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it is diff</w:t>
      </w:r>
      <w:r w:rsidR="00B94753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 xml:space="preserve">cult to specify a certain (higher) limit which would </w:t>
      </w:r>
      <w:r w:rsidR="004B5170">
        <w:rPr>
          <w:rFonts w:ascii="Arial" w:hAnsi="Arial" w:cs="Arial"/>
          <w:color w:val="000000"/>
          <w:sz w:val="22"/>
          <w:szCs w:val="22"/>
        </w:rPr>
        <w:t xml:space="preserve">always </w:t>
      </w:r>
      <w:r>
        <w:rPr>
          <w:rFonts w:ascii="Arial" w:hAnsi="Arial" w:cs="Arial"/>
          <w:color w:val="000000"/>
          <w:sz w:val="22"/>
          <w:szCs w:val="22"/>
        </w:rPr>
        <w:t xml:space="preserve">be </w:t>
      </w:r>
      <w:r w:rsidR="00DD7217">
        <w:rPr>
          <w:rFonts w:ascii="Arial" w:hAnsi="Arial" w:cs="Arial"/>
          <w:color w:val="000000"/>
          <w:sz w:val="22"/>
          <w:szCs w:val="22"/>
        </w:rPr>
        <w:t>enough</w:t>
      </w:r>
      <w:r>
        <w:rPr>
          <w:rFonts w:ascii="Arial" w:hAnsi="Arial" w:cs="Arial"/>
          <w:color w:val="000000"/>
          <w:sz w:val="22"/>
          <w:szCs w:val="22"/>
        </w:rPr>
        <w:t xml:space="preserve"> for these services, as (especially)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report size is dependent on things like</w:t>
      </w:r>
      <w:r w:rsidR="002011D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user head movements etc</w:t>
      </w:r>
      <w:r w:rsidR="002011DE">
        <w:rPr>
          <w:rFonts w:ascii="Arial" w:hAnsi="Arial" w:cs="Arial"/>
          <w:color w:val="000000"/>
          <w:sz w:val="22"/>
          <w:szCs w:val="22"/>
        </w:rPr>
        <w:t>.</w:t>
      </w:r>
      <w:r w:rsidR="00773FC1">
        <w:rPr>
          <w:rFonts w:ascii="Arial" w:hAnsi="Arial" w:cs="Arial"/>
          <w:color w:val="000000"/>
          <w:sz w:val="22"/>
          <w:szCs w:val="22"/>
        </w:rPr>
        <w:t xml:space="preserve">, </w:t>
      </w:r>
      <w:r w:rsidR="00C403E2">
        <w:rPr>
          <w:rFonts w:ascii="Arial" w:hAnsi="Arial" w:cs="Arial"/>
          <w:color w:val="000000"/>
          <w:sz w:val="22"/>
          <w:szCs w:val="22"/>
        </w:rPr>
        <w:t xml:space="preserve"> </w:t>
      </w:r>
      <w:r w:rsidR="00773FC1">
        <w:rPr>
          <w:rFonts w:ascii="Arial" w:hAnsi="Arial" w:cs="Arial"/>
          <w:color w:val="000000"/>
          <w:sz w:val="22"/>
          <w:szCs w:val="22"/>
        </w:rPr>
        <w:t>thus the only</w:t>
      </w:r>
      <w:r w:rsidR="00DD7217">
        <w:rPr>
          <w:rFonts w:ascii="Arial" w:hAnsi="Arial" w:cs="Arial"/>
          <w:color w:val="000000"/>
          <w:sz w:val="22"/>
          <w:szCs w:val="22"/>
        </w:rPr>
        <w:t xml:space="preserve"> safe way forward is to</w:t>
      </w:r>
      <w:r w:rsidR="00DA2685">
        <w:rPr>
          <w:rFonts w:ascii="Arial" w:hAnsi="Arial" w:cs="Arial"/>
          <w:color w:val="000000"/>
          <w:sz w:val="22"/>
          <w:szCs w:val="22"/>
        </w:rPr>
        <w:t xml:space="preserve"> remove the </w:t>
      </w:r>
      <w:r w:rsidR="003D6F42">
        <w:rPr>
          <w:rFonts w:ascii="Arial" w:hAnsi="Arial" w:cs="Arial"/>
          <w:color w:val="000000"/>
          <w:sz w:val="22"/>
          <w:szCs w:val="22"/>
        </w:rPr>
        <w:t>size limits</w:t>
      </w:r>
      <w:r w:rsidR="00773FC1">
        <w:rPr>
          <w:rFonts w:ascii="Arial" w:hAnsi="Arial" w:cs="Arial"/>
          <w:color w:val="000000"/>
          <w:sz w:val="22"/>
          <w:szCs w:val="22"/>
        </w:rPr>
        <w:t>.</w:t>
      </w:r>
    </w:p>
    <w:p w14:paraId="533C09A6" w14:textId="600D98C9" w:rsidR="00994CFB" w:rsidRDefault="00994CFB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SA4 understands that RRC segmentation is already available in NR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, which can be </w:t>
      </w:r>
      <w:r w:rsidR="00A3706D">
        <w:rPr>
          <w:rFonts w:ascii="Arial" w:hAnsi="Arial" w:cs="Arial"/>
          <w:color w:val="000000"/>
          <w:sz w:val="22"/>
          <w:szCs w:val="22"/>
        </w:rPr>
        <w:t xml:space="preserve">used in the (still rare) cases where a </w:t>
      </w:r>
      <w:proofErr w:type="spellStart"/>
      <w:r w:rsidR="00A3706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A3706D">
        <w:rPr>
          <w:rFonts w:ascii="Arial" w:hAnsi="Arial" w:cs="Arial"/>
          <w:color w:val="000000"/>
          <w:sz w:val="22"/>
          <w:szCs w:val="22"/>
        </w:rPr>
        <w:t xml:space="preserve"> configuration or report exceeds</w:t>
      </w:r>
      <w:r w:rsidR="004917AC">
        <w:rPr>
          <w:rFonts w:ascii="Arial" w:hAnsi="Arial" w:cs="Arial"/>
          <w:color w:val="000000"/>
          <w:sz w:val="22"/>
          <w:szCs w:val="22"/>
        </w:rPr>
        <w:t xml:space="preserve"> the </w:t>
      </w:r>
      <w:r w:rsidR="00630912">
        <w:rPr>
          <w:rFonts w:ascii="Arial" w:hAnsi="Arial" w:cs="Arial"/>
          <w:color w:val="000000"/>
          <w:sz w:val="22"/>
          <w:szCs w:val="22"/>
        </w:rPr>
        <w:t>PDCP size limit.</w:t>
      </w:r>
      <w:r w:rsidR="001B0E3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CB71A6B" w14:textId="0E8C510B" w:rsidR="005E44D9" w:rsidRDefault="005E44D9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Note that removing the size limits does not imply that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data in general will be more bulky</w:t>
      </w:r>
      <w:r w:rsidR="008D3D2D">
        <w:rPr>
          <w:rFonts w:ascii="Arial" w:hAnsi="Arial" w:cs="Arial"/>
          <w:color w:val="000000"/>
          <w:sz w:val="22"/>
          <w:szCs w:val="22"/>
        </w:rPr>
        <w:t xml:space="preserve">, as the </w:t>
      </w:r>
      <w:proofErr w:type="spellStart"/>
      <w:r w:rsidR="008D3D2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8D3D2D">
        <w:rPr>
          <w:rFonts w:ascii="Arial" w:hAnsi="Arial" w:cs="Arial"/>
          <w:color w:val="000000"/>
          <w:sz w:val="22"/>
          <w:szCs w:val="22"/>
        </w:rPr>
        <w:t xml:space="preserve"> data collection</w:t>
      </w:r>
      <w:r w:rsidR="001B7FED">
        <w:rPr>
          <w:rFonts w:ascii="Arial" w:hAnsi="Arial" w:cs="Arial"/>
          <w:color w:val="000000"/>
          <w:sz w:val="22"/>
          <w:szCs w:val="22"/>
        </w:rPr>
        <w:t xml:space="preserve"> is </w:t>
      </w:r>
      <w:r w:rsidR="007B07DC">
        <w:rPr>
          <w:rFonts w:ascii="Arial" w:hAnsi="Arial" w:cs="Arial"/>
          <w:color w:val="000000"/>
          <w:sz w:val="22"/>
          <w:szCs w:val="22"/>
        </w:rPr>
        <w:t xml:space="preserve">still </w:t>
      </w:r>
      <w:r w:rsidR="001B7FED">
        <w:rPr>
          <w:rFonts w:ascii="Arial" w:hAnsi="Arial" w:cs="Arial"/>
          <w:color w:val="000000"/>
          <w:sz w:val="22"/>
          <w:szCs w:val="22"/>
        </w:rPr>
        <w:t>done in exactly the same w</w:t>
      </w:r>
      <w:r w:rsidR="00D67258">
        <w:rPr>
          <w:rFonts w:ascii="Arial" w:hAnsi="Arial" w:cs="Arial"/>
          <w:color w:val="000000"/>
          <w:sz w:val="22"/>
          <w:szCs w:val="22"/>
        </w:rPr>
        <w:t>a</w:t>
      </w:r>
      <w:r w:rsidR="001B7FED">
        <w:rPr>
          <w:rFonts w:ascii="Arial" w:hAnsi="Arial" w:cs="Arial"/>
          <w:color w:val="000000"/>
          <w:sz w:val="22"/>
          <w:szCs w:val="22"/>
        </w:rPr>
        <w:t>y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 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without adding any </w:t>
      </w:r>
      <w:r w:rsidR="00CE6AA9">
        <w:rPr>
          <w:rFonts w:ascii="Arial" w:hAnsi="Arial" w:cs="Arial"/>
          <w:color w:val="000000"/>
          <w:sz w:val="22"/>
          <w:szCs w:val="22"/>
        </w:rPr>
        <w:t>further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 complexity to the </w:t>
      </w:r>
      <w:proofErr w:type="spellStart"/>
      <w:r w:rsidR="00223EA9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23EA9">
        <w:rPr>
          <w:rFonts w:ascii="Arial" w:hAnsi="Arial" w:cs="Arial"/>
          <w:color w:val="000000"/>
          <w:sz w:val="22"/>
          <w:szCs w:val="22"/>
        </w:rPr>
        <w:t xml:space="preserve"> architecture.</w:t>
      </w:r>
      <w:r w:rsidR="004C5F23">
        <w:rPr>
          <w:rFonts w:ascii="Arial" w:hAnsi="Arial" w:cs="Arial"/>
          <w:color w:val="000000"/>
          <w:sz w:val="22"/>
          <w:szCs w:val="22"/>
        </w:rPr>
        <w:t xml:space="preserve"> </w:t>
      </w:r>
      <w:r w:rsidR="001B7FE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47F7CCA" w14:textId="2A608F63" w:rsidR="003D6F42" w:rsidRPr="002C0DBD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Thus in principle SA4 would welcome if the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 limits could be removed in NR.</w:t>
      </w:r>
      <w:r w:rsidR="003D6F42"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9464ED9" w14:textId="7A93C135" w:rsidR="002B4C53" w:rsidRDefault="00706460" w:rsidP="00706460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>
        <w:rPr>
          <w:rFonts w:ascii="Arial" w:hAnsi="Arial" w:cs="Arial"/>
          <w:b/>
          <w:bCs/>
          <w:sz w:val="24"/>
          <w:szCs w:val="24"/>
        </w:rPr>
        <w:t>RAN2</w:t>
      </w:r>
    </w:p>
    <w:p w14:paraId="41715513" w14:textId="2EAD8A6B" w:rsidR="00706460" w:rsidRPr="00F73317" w:rsidRDefault="00706460" w:rsidP="00F73317">
      <w:pPr>
        <w:spacing w:after="120"/>
        <w:ind w:firstLineChars="50" w:firstLine="110"/>
        <w:jc w:val="both"/>
        <w:rPr>
          <w:rFonts w:ascii="Arial" w:hAnsi="Arial" w:cs="Arial"/>
          <w:color w:val="000000"/>
          <w:sz w:val="22"/>
          <w:szCs w:val="22"/>
        </w:rPr>
      </w:pPr>
      <w:r w:rsidRPr="00F73317">
        <w:rPr>
          <w:rFonts w:ascii="Arial" w:hAnsi="Arial" w:cs="Arial"/>
          <w:color w:val="000000"/>
          <w:sz w:val="22"/>
          <w:szCs w:val="22"/>
        </w:rPr>
        <w:t>SA4 kindly asks RAN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>2</w:t>
      </w:r>
      <w:r w:rsidRPr="00F73317"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 xml:space="preserve">to take the above </w:t>
      </w:r>
      <w:r w:rsidR="003E190E" w:rsidRPr="00F73317">
        <w:rPr>
          <w:rFonts w:ascii="Arial" w:hAnsi="Arial" w:cs="Arial"/>
          <w:color w:val="000000"/>
          <w:sz w:val="22"/>
          <w:szCs w:val="22"/>
        </w:rPr>
        <w:t>information into acco</w:t>
      </w:r>
      <w:r w:rsidR="00F73317" w:rsidRPr="00F73317">
        <w:rPr>
          <w:rFonts w:ascii="Arial" w:hAnsi="Arial" w:cs="Arial"/>
          <w:color w:val="000000"/>
          <w:sz w:val="22"/>
          <w:szCs w:val="22"/>
        </w:rPr>
        <w:t>unt and provide feedback if any</w:t>
      </w:r>
      <w:r w:rsidRPr="00F73317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AA5DA6C" w14:textId="77777777" w:rsidR="00E71970" w:rsidRPr="00E71970" w:rsidRDefault="00E71970" w:rsidP="00E71970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SA4#116-e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15 – 19 November 2021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7B21526F" w14:textId="17B90A39" w:rsidR="007A030E" w:rsidRPr="00C468B2" w:rsidRDefault="00E71970" w:rsidP="00E71970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SA4#117</w:t>
      </w:r>
      <w:r w:rsidRPr="00E71970">
        <w:rPr>
          <w:rFonts w:ascii="Arial" w:hAnsi="Arial" w:cs="Arial"/>
          <w:sz w:val="22"/>
          <w:szCs w:val="22"/>
          <w:lang w:val="de-DE"/>
        </w:rPr>
        <w:tab/>
        <w:t>14 – 18 February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Sophia Antipolis, FR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653EB" w14:textId="77777777" w:rsidR="002E0BBA" w:rsidRDefault="002E0BBA">
      <w:pPr>
        <w:spacing w:after="0"/>
      </w:pPr>
      <w:r>
        <w:separator/>
      </w:r>
    </w:p>
  </w:endnote>
  <w:endnote w:type="continuationSeparator" w:id="0">
    <w:p w14:paraId="7B1650CE" w14:textId="77777777" w:rsidR="002E0BBA" w:rsidRDefault="002E0BBA">
      <w:pPr>
        <w:spacing w:after="0"/>
      </w:pPr>
      <w:r>
        <w:continuationSeparator/>
      </w:r>
    </w:p>
  </w:endnote>
  <w:endnote w:type="continuationNotice" w:id="1">
    <w:p w14:paraId="49FAF7F0" w14:textId="77777777" w:rsidR="002E0BBA" w:rsidRDefault="002E0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80F23" w14:textId="77777777" w:rsidR="002E0BBA" w:rsidRDefault="002E0BBA">
      <w:pPr>
        <w:spacing w:after="0"/>
      </w:pPr>
      <w:r>
        <w:separator/>
      </w:r>
    </w:p>
  </w:footnote>
  <w:footnote w:type="continuationSeparator" w:id="0">
    <w:p w14:paraId="6722A386" w14:textId="77777777" w:rsidR="002E0BBA" w:rsidRDefault="002E0BBA">
      <w:pPr>
        <w:spacing w:after="0"/>
      </w:pPr>
      <w:r>
        <w:continuationSeparator/>
      </w:r>
    </w:p>
  </w:footnote>
  <w:footnote w:type="continuationNotice" w:id="1">
    <w:p w14:paraId="05DF8F5E" w14:textId="77777777" w:rsidR="002E0BBA" w:rsidRDefault="002E0B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9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4" w15:restartNumberingAfterBreak="0">
    <w:nsid w:val="6AE77397"/>
    <w:multiLevelType w:val="hybridMultilevel"/>
    <w:tmpl w:val="8D6A9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9"/>
  </w:num>
  <w:num w:numId="10">
    <w:abstractNumId w:val="18"/>
  </w:num>
  <w:num w:numId="11">
    <w:abstractNumId w:val="17"/>
  </w:num>
  <w:num w:numId="12">
    <w:abstractNumId w:val="6"/>
  </w:num>
  <w:num w:numId="13">
    <w:abstractNumId w:val="7"/>
  </w:num>
  <w:num w:numId="14">
    <w:abstractNumId w:val="5"/>
  </w:num>
  <w:num w:numId="15">
    <w:abstractNumId w:val="0"/>
  </w:num>
  <w:num w:numId="16">
    <w:abstractNumId w:val="15"/>
  </w:num>
  <w:num w:numId="17">
    <w:abstractNumId w:val="11"/>
  </w:num>
  <w:num w:numId="18">
    <w:abstractNumId w:val="3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7B1F"/>
    <w:rsid w:val="00010AA6"/>
    <w:rsid w:val="0001421B"/>
    <w:rsid w:val="00016A73"/>
    <w:rsid w:val="00017F23"/>
    <w:rsid w:val="00022125"/>
    <w:rsid w:val="00034B38"/>
    <w:rsid w:val="00037374"/>
    <w:rsid w:val="00081EDC"/>
    <w:rsid w:val="000832C6"/>
    <w:rsid w:val="00083BC0"/>
    <w:rsid w:val="00085AE8"/>
    <w:rsid w:val="00091665"/>
    <w:rsid w:val="000A777D"/>
    <w:rsid w:val="000A7FA2"/>
    <w:rsid w:val="000B3BB5"/>
    <w:rsid w:val="000C59EE"/>
    <w:rsid w:val="000D27D6"/>
    <w:rsid w:val="000F0272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7636D"/>
    <w:rsid w:val="001867F1"/>
    <w:rsid w:val="001A2F52"/>
    <w:rsid w:val="001B0E3E"/>
    <w:rsid w:val="001B5376"/>
    <w:rsid w:val="001B7FED"/>
    <w:rsid w:val="001C1044"/>
    <w:rsid w:val="001C24EC"/>
    <w:rsid w:val="001C2DF7"/>
    <w:rsid w:val="001C3573"/>
    <w:rsid w:val="001C447A"/>
    <w:rsid w:val="001E2B6D"/>
    <w:rsid w:val="002011DE"/>
    <w:rsid w:val="00203659"/>
    <w:rsid w:val="002038DD"/>
    <w:rsid w:val="00203A61"/>
    <w:rsid w:val="0020453E"/>
    <w:rsid w:val="0021660C"/>
    <w:rsid w:val="002208A6"/>
    <w:rsid w:val="00220DB7"/>
    <w:rsid w:val="00221A1B"/>
    <w:rsid w:val="00223EA9"/>
    <w:rsid w:val="002249AE"/>
    <w:rsid w:val="0022559C"/>
    <w:rsid w:val="00231CBE"/>
    <w:rsid w:val="00232AD8"/>
    <w:rsid w:val="00236728"/>
    <w:rsid w:val="002414B9"/>
    <w:rsid w:val="00242F23"/>
    <w:rsid w:val="0024348F"/>
    <w:rsid w:val="00243567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7A18"/>
    <w:rsid w:val="002917FB"/>
    <w:rsid w:val="002939A1"/>
    <w:rsid w:val="00294E53"/>
    <w:rsid w:val="00297218"/>
    <w:rsid w:val="0029730C"/>
    <w:rsid w:val="002A0A0F"/>
    <w:rsid w:val="002A4DDC"/>
    <w:rsid w:val="002B4C53"/>
    <w:rsid w:val="002B5ED1"/>
    <w:rsid w:val="002B6258"/>
    <w:rsid w:val="002C0DBD"/>
    <w:rsid w:val="002C2C1E"/>
    <w:rsid w:val="002C4D01"/>
    <w:rsid w:val="002D49C2"/>
    <w:rsid w:val="002E0BBA"/>
    <w:rsid w:val="002E3BE1"/>
    <w:rsid w:val="002F04CD"/>
    <w:rsid w:val="002F1940"/>
    <w:rsid w:val="002F5C4A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BE0"/>
    <w:rsid w:val="00342C5B"/>
    <w:rsid w:val="003469D8"/>
    <w:rsid w:val="003513DF"/>
    <w:rsid w:val="003639F0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2297"/>
    <w:rsid w:val="003B475C"/>
    <w:rsid w:val="003B7852"/>
    <w:rsid w:val="003C30CB"/>
    <w:rsid w:val="003C5C2A"/>
    <w:rsid w:val="003D6D74"/>
    <w:rsid w:val="003D6F42"/>
    <w:rsid w:val="003E190E"/>
    <w:rsid w:val="003E3011"/>
    <w:rsid w:val="003F7896"/>
    <w:rsid w:val="004014BE"/>
    <w:rsid w:val="00402359"/>
    <w:rsid w:val="0040290F"/>
    <w:rsid w:val="00403B3B"/>
    <w:rsid w:val="0040595E"/>
    <w:rsid w:val="00407431"/>
    <w:rsid w:val="00410248"/>
    <w:rsid w:val="00410A4E"/>
    <w:rsid w:val="00423C1C"/>
    <w:rsid w:val="00423D39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17AC"/>
    <w:rsid w:val="00492AD7"/>
    <w:rsid w:val="00497C64"/>
    <w:rsid w:val="004A2D24"/>
    <w:rsid w:val="004A5DC5"/>
    <w:rsid w:val="004B34C0"/>
    <w:rsid w:val="004B5170"/>
    <w:rsid w:val="004B7ADD"/>
    <w:rsid w:val="004C044D"/>
    <w:rsid w:val="004C5F23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21B48"/>
    <w:rsid w:val="00524C10"/>
    <w:rsid w:val="00535B5C"/>
    <w:rsid w:val="005370D4"/>
    <w:rsid w:val="005465BA"/>
    <w:rsid w:val="00554056"/>
    <w:rsid w:val="00570C44"/>
    <w:rsid w:val="00573433"/>
    <w:rsid w:val="00576AC0"/>
    <w:rsid w:val="00583C67"/>
    <w:rsid w:val="005861AF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366C"/>
    <w:rsid w:val="005E44D9"/>
    <w:rsid w:val="005F66FA"/>
    <w:rsid w:val="005F796D"/>
    <w:rsid w:val="006008C0"/>
    <w:rsid w:val="00602760"/>
    <w:rsid w:val="00603E8E"/>
    <w:rsid w:val="00610BED"/>
    <w:rsid w:val="0062326E"/>
    <w:rsid w:val="0062604E"/>
    <w:rsid w:val="00630912"/>
    <w:rsid w:val="006533F9"/>
    <w:rsid w:val="00655780"/>
    <w:rsid w:val="00664DFF"/>
    <w:rsid w:val="00676E0E"/>
    <w:rsid w:val="00683EE9"/>
    <w:rsid w:val="00685054"/>
    <w:rsid w:val="00686ED4"/>
    <w:rsid w:val="00687779"/>
    <w:rsid w:val="006971E7"/>
    <w:rsid w:val="006B5AAD"/>
    <w:rsid w:val="006B6E6B"/>
    <w:rsid w:val="006E05DC"/>
    <w:rsid w:val="006E2478"/>
    <w:rsid w:val="006E337B"/>
    <w:rsid w:val="006E34E1"/>
    <w:rsid w:val="006E69D9"/>
    <w:rsid w:val="006F44F8"/>
    <w:rsid w:val="006F7672"/>
    <w:rsid w:val="00706460"/>
    <w:rsid w:val="007156A8"/>
    <w:rsid w:val="0073289D"/>
    <w:rsid w:val="00735015"/>
    <w:rsid w:val="00740C43"/>
    <w:rsid w:val="00743B5B"/>
    <w:rsid w:val="00745E71"/>
    <w:rsid w:val="007479F0"/>
    <w:rsid w:val="007540AE"/>
    <w:rsid w:val="007559AE"/>
    <w:rsid w:val="0076136C"/>
    <w:rsid w:val="00765065"/>
    <w:rsid w:val="00765425"/>
    <w:rsid w:val="0076630E"/>
    <w:rsid w:val="00767BD8"/>
    <w:rsid w:val="00767F59"/>
    <w:rsid w:val="00773FC1"/>
    <w:rsid w:val="00775EC6"/>
    <w:rsid w:val="00781C68"/>
    <w:rsid w:val="00782412"/>
    <w:rsid w:val="00783CD1"/>
    <w:rsid w:val="007A030E"/>
    <w:rsid w:val="007A6C1C"/>
    <w:rsid w:val="007B07DC"/>
    <w:rsid w:val="007B3034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B94"/>
    <w:rsid w:val="00847704"/>
    <w:rsid w:val="008640C8"/>
    <w:rsid w:val="00865DC4"/>
    <w:rsid w:val="00870C96"/>
    <w:rsid w:val="00872919"/>
    <w:rsid w:val="00873043"/>
    <w:rsid w:val="008825F8"/>
    <w:rsid w:val="0088401C"/>
    <w:rsid w:val="00887571"/>
    <w:rsid w:val="00890815"/>
    <w:rsid w:val="0089225F"/>
    <w:rsid w:val="00894BB4"/>
    <w:rsid w:val="008A1647"/>
    <w:rsid w:val="008A2BB8"/>
    <w:rsid w:val="008A4275"/>
    <w:rsid w:val="008C35FE"/>
    <w:rsid w:val="008C5622"/>
    <w:rsid w:val="008D00C2"/>
    <w:rsid w:val="008D3D2D"/>
    <w:rsid w:val="008D3FD2"/>
    <w:rsid w:val="008D772F"/>
    <w:rsid w:val="008E40E7"/>
    <w:rsid w:val="008E6647"/>
    <w:rsid w:val="008E6AAD"/>
    <w:rsid w:val="008E7799"/>
    <w:rsid w:val="008F4E80"/>
    <w:rsid w:val="008F636C"/>
    <w:rsid w:val="008F6BB2"/>
    <w:rsid w:val="008F6F97"/>
    <w:rsid w:val="00915867"/>
    <w:rsid w:val="009163EE"/>
    <w:rsid w:val="00935138"/>
    <w:rsid w:val="00935D39"/>
    <w:rsid w:val="009364A1"/>
    <w:rsid w:val="00941917"/>
    <w:rsid w:val="00946A92"/>
    <w:rsid w:val="0095143F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CFB"/>
    <w:rsid w:val="00994E07"/>
    <w:rsid w:val="0099764C"/>
    <w:rsid w:val="009A093E"/>
    <w:rsid w:val="009B236C"/>
    <w:rsid w:val="009B27EB"/>
    <w:rsid w:val="009C4E67"/>
    <w:rsid w:val="009D10C3"/>
    <w:rsid w:val="00A0013C"/>
    <w:rsid w:val="00A0049E"/>
    <w:rsid w:val="00A06D9D"/>
    <w:rsid w:val="00A14D3E"/>
    <w:rsid w:val="00A15AAD"/>
    <w:rsid w:val="00A30523"/>
    <w:rsid w:val="00A35006"/>
    <w:rsid w:val="00A36E82"/>
    <w:rsid w:val="00A3706D"/>
    <w:rsid w:val="00A43ABE"/>
    <w:rsid w:val="00A475BF"/>
    <w:rsid w:val="00A54BB2"/>
    <w:rsid w:val="00A56A73"/>
    <w:rsid w:val="00A70A16"/>
    <w:rsid w:val="00A73777"/>
    <w:rsid w:val="00A764A8"/>
    <w:rsid w:val="00A82CAB"/>
    <w:rsid w:val="00A83339"/>
    <w:rsid w:val="00A847D7"/>
    <w:rsid w:val="00A93EDA"/>
    <w:rsid w:val="00AA1A13"/>
    <w:rsid w:val="00AA5BC6"/>
    <w:rsid w:val="00AA7990"/>
    <w:rsid w:val="00AA7F64"/>
    <w:rsid w:val="00AB437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E6713"/>
    <w:rsid w:val="00AE71DE"/>
    <w:rsid w:val="00AF2B67"/>
    <w:rsid w:val="00B065AC"/>
    <w:rsid w:val="00B1534B"/>
    <w:rsid w:val="00B21A57"/>
    <w:rsid w:val="00B30116"/>
    <w:rsid w:val="00B3012F"/>
    <w:rsid w:val="00B4195D"/>
    <w:rsid w:val="00B513C0"/>
    <w:rsid w:val="00B52473"/>
    <w:rsid w:val="00B5798E"/>
    <w:rsid w:val="00B60AD5"/>
    <w:rsid w:val="00B63BD3"/>
    <w:rsid w:val="00B66F3F"/>
    <w:rsid w:val="00B75D5A"/>
    <w:rsid w:val="00B75E05"/>
    <w:rsid w:val="00B8470B"/>
    <w:rsid w:val="00B9025E"/>
    <w:rsid w:val="00B90346"/>
    <w:rsid w:val="00B94753"/>
    <w:rsid w:val="00B95A28"/>
    <w:rsid w:val="00B97703"/>
    <w:rsid w:val="00BB1527"/>
    <w:rsid w:val="00BB1901"/>
    <w:rsid w:val="00BB5CD7"/>
    <w:rsid w:val="00BD2989"/>
    <w:rsid w:val="00BD2FBD"/>
    <w:rsid w:val="00BD6EAB"/>
    <w:rsid w:val="00BE0174"/>
    <w:rsid w:val="00BE1926"/>
    <w:rsid w:val="00BF17E1"/>
    <w:rsid w:val="00C10407"/>
    <w:rsid w:val="00C17AEB"/>
    <w:rsid w:val="00C3731B"/>
    <w:rsid w:val="00C37909"/>
    <w:rsid w:val="00C403E2"/>
    <w:rsid w:val="00C42CAB"/>
    <w:rsid w:val="00C42FDD"/>
    <w:rsid w:val="00C468B2"/>
    <w:rsid w:val="00C4737C"/>
    <w:rsid w:val="00C506C2"/>
    <w:rsid w:val="00C52922"/>
    <w:rsid w:val="00C55435"/>
    <w:rsid w:val="00C574D6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70C"/>
    <w:rsid w:val="00CC66C1"/>
    <w:rsid w:val="00CD3509"/>
    <w:rsid w:val="00CD5ACC"/>
    <w:rsid w:val="00CD7561"/>
    <w:rsid w:val="00CE0E66"/>
    <w:rsid w:val="00CE4C6B"/>
    <w:rsid w:val="00CE6210"/>
    <w:rsid w:val="00CE6AA9"/>
    <w:rsid w:val="00CF3B5F"/>
    <w:rsid w:val="00CF4439"/>
    <w:rsid w:val="00CF4FD5"/>
    <w:rsid w:val="00CF52FE"/>
    <w:rsid w:val="00CF6087"/>
    <w:rsid w:val="00CF710D"/>
    <w:rsid w:val="00D021A4"/>
    <w:rsid w:val="00D03716"/>
    <w:rsid w:val="00D12ECB"/>
    <w:rsid w:val="00D23FE0"/>
    <w:rsid w:val="00D329CD"/>
    <w:rsid w:val="00D32BA8"/>
    <w:rsid w:val="00D37ADD"/>
    <w:rsid w:val="00D516B0"/>
    <w:rsid w:val="00D60296"/>
    <w:rsid w:val="00D61CD4"/>
    <w:rsid w:val="00D67258"/>
    <w:rsid w:val="00D72EFB"/>
    <w:rsid w:val="00D735E9"/>
    <w:rsid w:val="00D8538B"/>
    <w:rsid w:val="00D86A56"/>
    <w:rsid w:val="00D95201"/>
    <w:rsid w:val="00D95B40"/>
    <w:rsid w:val="00DA2685"/>
    <w:rsid w:val="00DB1DBF"/>
    <w:rsid w:val="00DC310E"/>
    <w:rsid w:val="00DC34CD"/>
    <w:rsid w:val="00DD005C"/>
    <w:rsid w:val="00DD13EC"/>
    <w:rsid w:val="00DD2B75"/>
    <w:rsid w:val="00DD7217"/>
    <w:rsid w:val="00DE07EB"/>
    <w:rsid w:val="00DE616F"/>
    <w:rsid w:val="00DF0CD8"/>
    <w:rsid w:val="00DF247F"/>
    <w:rsid w:val="00DF7095"/>
    <w:rsid w:val="00E034AF"/>
    <w:rsid w:val="00E05CC9"/>
    <w:rsid w:val="00E121B7"/>
    <w:rsid w:val="00E14A73"/>
    <w:rsid w:val="00E263AA"/>
    <w:rsid w:val="00E370E9"/>
    <w:rsid w:val="00E41366"/>
    <w:rsid w:val="00E45016"/>
    <w:rsid w:val="00E47510"/>
    <w:rsid w:val="00E47B10"/>
    <w:rsid w:val="00E542A3"/>
    <w:rsid w:val="00E558E1"/>
    <w:rsid w:val="00E622A0"/>
    <w:rsid w:val="00E668A1"/>
    <w:rsid w:val="00E67D94"/>
    <w:rsid w:val="00E70E91"/>
    <w:rsid w:val="00E71970"/>
    <w:rsid w:val="00E807A9"/>
    <w:rsid w:val="00EB59C4"/>
    <w:rsid w:val="00EB6193"/>
    <w:rsid w:val="00EB6B8C"/>
    <w:rsid w:val="00EC12A0"/>
    <w:rsid w:val="00EE578C"/>
    <w:rsid w:val="00EE75E0"/>
    <w:rsid w:val="00EF3933"/>
    <w:rsid w:val="00F04FAA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67D1C"/>
    <w:rsid w:val="00F72E40"/>
    <w:rsid w:val="00F72F09"/>
    <w:rsid w:val="00F73317"/>
    <w:rsid w:val="00F73EAF"/>
    <w:rsid w:val="00F8085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2EC2"/>
    <w:rsid w:val="00FD73E1"/>
    <w:rsid w:val="00FD7DD6"/>
    <w:rsid w:val="00FE0E7F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4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414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414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14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14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14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14B9"/>
    <w:pPr>
      <w:outlineLvl w:val="5"/>
    </w:pPr>
  </w:style>
  <w:style w:type="paragraph" w:styleId="Heading7">
    <w:name w:val="heading 7"/>
    <w:basedOn w:val="H6"/>
    <w:next w:val="Normal"/>
    <w:qFormat/>
    <w:rsid w:val="002414B9"/>
    <w:pPr>
      <w:outlineLvl w:val="6"/>
    </w:pPr>
  </w:style>
  <w:style w:type="paragraph" w:styleId="Heading8">
    <w:name w:val="heading 8"/>
    <w:basedOn w:val="Heading1"/>
    <w:next w:val="Normal"/>
    <w:qFormat/>
    <w:rsid w:val="002414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14B9"/>
    <w:pPr>
      <w:outlineLvl w:val="8"/>
    </w:pPr>
  </w:style>
  <w:style w:type="character" w:default="1" w:styleId="DefaultParagraphFont">
    <w:name w:val="Default Paragraph Font"/>
    <w:semiHidden/>
    <w:rsid w:val="002414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4B9"/>
  </w:style>
  <w:style w:type="paragraph" w:styleId="Header">
    <w:name w:val="header"/>
    <w:link w:val="HeaderChar"/>
    <w:rsid w:val="002414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414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414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414B9"/>
    <w:pPr>
      <w:spacing w:before="180"/>
      <w:ind w:left="2693" w:hanging="2693"/>
    </w:pPr>
    <w:rPr>
      <w:b/>
    </w:rPr>
  </w:style>
  <w:style w:type="paragraph" w:styleId="TOC1">
    <w:name w:val="toc 1"/>
    <w:semiHidden/>
    <w:rsid w:val="002414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14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14B9"/>
    <w:pPr>
      <w:ind w:left="1701" w:hanging="1701"/>
    </w:pPr>
  </w:style>
  <w:style w:type="paragraph" w:styleId="TOC4">
    <w:name w:val="toc 4"/>
    <w:basedOn w:val="TOC3"/>
    <w:semiHidden/>
    <w:rsid w:val="002414B9"/>
    <w:pPr>
      <w:ind w:left="1418" w:hanging="1418"/>
    </w:pPr>
  </w:style>
  <w:style w:type="paragraph" w:styleId="TOC3">
    <w:name w:val="toc 3"/>
    <w:basedOn w:val="TOC2"/>
    <w:semiHidden/>
    <w:rsid w:val="002414B9"/>
    <w:pPr>
      <w:ind w:left="1134" w:hanging="1134"/>
    </w:pPr>
  </w:style>
  <w:style w:type="paragraph" w:styleId="TOC2">
    <w:name w:val="toc 2"/>
    <w:basedOn w:val="TOC1"/>
    <w:semiHidden/>
    <w:rsid w:val="002414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14B9"/>
    <w:pPr>
      <w:ind w:left="284"/>
    </w:pPr>
  </w:style>
  <w:style w:type="paragraph" w:styleId="Index1">
    <w:name w:val="index 1"/>
    <w:basedOn w:val="Normal"/>
    <w:semiHidden/>
    <w:rsid w:val="002414B9"/>
    <w:pPr>
      <w:keepLines/>
      <w:spacing w:after="0"/>
    </w:pPr>
  </w:style>
  <w:style w:type="paragraph" w:customStyle="1" w:styleId="ZH">
    <w:name w:val="ZH"/>
    <w:rsid w:val="002414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14B9"/>
    <w:pPr>
      <w:outlineLvl w:val="9"/>
    </w:pPr>
  </w:style>
  <w:style w:type="paragraph" w:styleId="ListNumber2">
    <w:name w:val="List Number 2"/>
    <w:basedOn w:val="ListNumber"/>
    <w:semiHidden/>
    <w:rsid w:val="002414B9"/>
    <w:pPr>
      <w:ind w:left="851"/>
    </w:pPr>
  </w:style>
  <w:style w:type="character" w:styleId="FootnoteReference">
    <w:name w:val="footnote reference"/>
    <w:basedOn w:val="DefaultParagraphFont"/>
    <w:semiHidden/>
    <w:rsid w:val="002414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14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414B9"/>
    <w:rPr>
      <w:b/>
    </w:rPr>
  </w:style>
  <w:style w:type="paragraph" w:customStyle="1" w:styleId="TAC">
    <w:name w:val="TAC"/>
    <w:basedOn w:val="TAL"/>
    <w:link w:val="TACChar"/>
    <w:rsid w:val="002414B9"/>
    <w:pPr>
      <w:jc w:val="center"/>
    </w:pPr>
  </w:style>
  <w:style w:type="paragraph" w:customStyle="1" w:styleId="TF">
    <w:name w:val="TF"/>
    <w:basedOn w:val="TH"/>
    <w:rsid w:val="002414B9"/>
    <w:pPr>
      <w:keepNext w:val="0"/>
      <w:spacing w:before="0" w:after="240"/>
    </w:pPr>
  </w:style>
  <w:style w:type="paragraph" w:customStyle="1" w:styleId="NO">
    <w:name w:val="NO"/>
    <w:basedOn w:val="Normal"/>
    <w:rsid w:val="002414B9"/>
    <w:pPr>
      <w:keepLines/>
      <w:ind w:left="1135" w:hanging="851"/>
    </w:pPr>
  </w:style>
  <w:style w:type="paragraph" w:styleId="TOC9">
    <w:name w:val="toc 9"/>
    <w:basedOn w:val="TOC8"/>
    <w:semiHidden/>
    <w:rsid w:val="002414B9"/>
    <w:pPr>
      <w:ind w:left="1418" w:hanging="1418"/>
    </w:pPr>
  </w:style>
  <w:style w:type="paragraph" w:customStyle="1" w:styleId="EX">
    <w:name w:val="EX"/>
    <w:basedOn w:val="Normal"/>
    <w:rsid w:val="002414B9"/>
    <w:pPr>
      <w:keepLines/>
      <w:ind w:left="1702" w:hanging="1418"/>
    </w:pPr>
  </w:style>
  <w:style w:type="paragraph" w:customStyle="1" w:styleId="FP">
    <w:name w:val="FP"/>
    <w:basedOn w:val="Normal"/>
    <w:rsid w:val="002414B9"/>
    <w:pPr>
      <w:spacing w:after="0"/>
    </w:pPr>
  </w:style>
  <w:style w:type="paragraph" w:customStyle="1" w:styleId="LD">
    <w:name w:val="LD"/>
    <w:rsid w:val="002414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14B9"/>
    <w:pPr>
      <w:spacing w:after="0"/>
    </w:pPr>
  </w:style>
  <w:style w:type="paragraph" w:customStyle="1" w:styleId="EW">
    <w:name w:val="EW"/>
    <w:basedOn w:val="EX"/>
    <w:rsid w:val="002414B9"/>
    <w:pPr>
      <w:spacing w:after="0"/>
    </w:pPr>
  </w:style>
  <w:style w:type="paragraph" w:styleId="TOC6">
    <w:name w:val="toc 6"/>
    <w:basedOn w:val="TOC5"/>
    <w:next w:val="Normal"/>
    <w:semiHidden/>
    <w:rsid w:val="002414B9"/>
    <w:pPr>
      <w:ind w:left="1985" w:hanging="1985"/>
    </w:pPr>
  </w:style>
  <w:style w:type="paragraph" w:styleId="TOC7">
    <w:name w:val="toc 7"/>
    <w:basedOn w:val="TOC6"/>
    <w:next w:val="Normal"/>
    <w:semiHidden/>
    <w:rsid w:val="002414B9"/>
    <w:pPr>
      <w:ind w:left="2268" w:hanging="2268"/>
    </w:pPr>
  </w:style>
  <w:style w:type="paragraph" w:styleId="ListBullet2">
    <w:name w:val="List Bullet 2"/>
    <w:basedOn w:val="ListBullet"/>
    <w:semiHidden/>
    <w:rsid w:val="002414B9"/>
    <w:pPr>
      <w:ind w:left="851"/>
    </w:pPr>
  </w:style>
  <w:style w:type="paragraph" w:styleId="ListBullet3">
    <w:name w:val="List Bullet 3"/>
    <w:basedOn w:val="ListBullet2"/>
    <w:semiHidden/>
    <w:rsid w:val="002414B9"/>
    <w:pPr>
      <w:ind w:left="1135"/>
    </w:pPr>
  </w:style>
  <w:style w:type="paragraph" w:styleId="ListNumber">
    <w:name w:val="List Number"/>
    <w:basedOn w:val="List"/>
    <w:semiHidden/>
    <w:rsid w:val="002414B9"/>
  </w:style>
  <w:style w:type="paragraph" w:customStyle="1" w:styleId="EQ">
    <w:name w:val="EQ"/>
    <w:basedOn w:val="Normal"/>
    <w:next w:val="Normal"/>
    <w:rsid w:val="002414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14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14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14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14B9"/>
    <w:pPr>
      <w:jc w:val="right"/>
    </w:pPr>
  </w:style>
  <w:style w:type="paragraph" w:customStyle="1" w:styleId="H6">
    <w:name w:val="H6"/>
    <w:basedOn w:val="Heading5"/>
    <w:next w:val="Normal"/>
    <w:rsid w:val="002414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14B9"/>
    <w:pPr>
      <w:ind w:left="851" w:hanging="851"/>
    </w:pPr>
  </w:style>
  <w:style w:type="paragraph" w:customStyle="1" w:styleId="TAL">
    <w:name w:val="TAL"/>
    <w:basedOn w:val="Normal"/>
    <w:link w:val="TALChar"/>
    <w:rsid w:val="002414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14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14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14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14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14B9"/>
    <w:pPr>
      <w:framePr w:wrap="notBeside" w:y="16161"/>
    </w:pPr>
  </w:style>
  <w:style w:type="character" w:customStyle="1" w:styleId="ZGSM">
    <w:name w:val="ZGSM"/>
    <w:rsid w:val="002414B9"/>
  </w:style>
  <w:style w:type="paragraph" w:styleId="List2">
    <w:name w:val="List 2"/>
    <w:basedOn w:val="List"/>
    <w:semiHidden/>
    <w:rsid w:val="002414B9"/>
    <w:pPr>
      <w:ind w:left="851"/>
    </w:pPr>
  </w:style>
  <w:style w:type="paragraph" w:customStyle="1" w:styleId="ZG">
    <w:name w:val="ZG"/>
    <w:rsid w:val="002414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414B9"/>
    <w:pPr>
      <w:ind w:left="1135"/>
    </w:pPr>
  </w:style>
  <w:style w:type="paragraph" w:styleId="List4">
    <w:name w:val="List 4"/>
    <w:basedOn w:val="List3"/>
    <w:semiHidden/>
    <w:rsid w:val="002414B9"/>
    <w:pPr>
      <w:ind w:left="1418"/>
    </w:pPr>
  </w:style>
  <w:style w:type="paragraph" w:styleId="List5">
    <w:name w:val="List 5"/>
    <w:basedOn w:val="List4"/>
    <w:semiHidden/>
    <w:rsid w:val="002414B9"/>
    <w:pPr>
      <w:ind w:left="1702"/>
    </w:pPr>
  </w:style>
  <w:style w:type="paragraph" w:customStyle="1" w:styleId="EditorsNote">
    <w:name w:val="Editor's Note"/>
    <w:basedOn w:val="NO"/>
    <w:rsid w:val="002414B9"/>
    <w:rPr>
      <w:color w:val="FF0000"/>
    </w:rPr>
  </w:style>
  <w:style w:type="paragraph" w:styleId="List">
    <w:name w:val="List"/>
    <w:basedOn w:val="Normal"/>
    <w:semiHidden/>
    <w:rsid w:val="002414B9"/>
    <w:pPr>
      <w:ind w:left="568" w:hanging="284"/>
    </w:pPr>
  </w:style>
  <w:style w:type="paragraph" w:styleId="ListBullet">
    <w:name w:val="List Bullet"/>
    <w:basedOn w:val="List"/>
    <w:semiHidden/>
    <w:rsid w:val="002414B9"/>
  </w:style>
  <w:style w:type="paragraph" w:styleId="ListBullet4">
    <w:name w:val="List Bullet 4"/>
    <w:basedOn w:val="ListBullet3"/>
    <w:semiHidden/>
    <w:rsid w:val="002414B9"/>
    <w:pPr>
      <w:ind w:left="1418"/>
    </w:pPr>
  </w:style>
  <w:style w:type="paragraph" w:styleId="ListBullet5">
    <w:name w:val="List Bullet 5"/>
    <w:basedOn w:val="ListBullet4"/>
    <w:semiHidden/>
    <w:rsid w:val="002414B9"/>
    <w:pPr>
      <w:ind w:left="1702"/>
    </w:pPr>
  </w:style>
  <w:style w:type="paragraph" w:customStyle="1" w:styleId="B2">
    <w:name w:val="B2"/>
    <w:basedOn w:val="List2"/>
    <w:rsid w:val="002414B9"/>
  </w:style>
  <w:style w:type="paragraph" w:customStyle="1" w:styleId="B3">
    <w:name w:val="B3"/>
    <w:basedOn w:val="List3"/>
    <w:rsid w:val="002414B9"/>
  </w:style>
  <w:style w:type="paragraph" w:customStyle="1" w:styleId="B4">
    <w:name w:val="B4"/>
    <w:basedOn w:val="List4"/>
    <w:rsid w:val="002414B9"/>
  </w:style>
  <w:style w:type="paragraph" w:customStyle="1" w:styleId="B5">
    <w:name w:val="B5"/>
    <w:basedOn w:val="List5"/>
    <w:rsid w:val="002414B9"/>
  </w:style>
  <w:style w:type="paragraph" w:customStyle="1" w:styleId="ZTD">
    <w:name w:val="ZTD"/>
    <w:basedOn w:val="ZB"/>
    <w:rsid w:val="002414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qFormat/>
    <w:rsid w:val="002414B9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414B9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F254E-1D78-41E3-BD02-62395377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3070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2021-09-28T11:20:00Z</dcterms:created>
  <dcterms:modified xsi:type="dcterms:W3CDTF">2021-09-28T11:20:00Z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  <property fmtid="{D5CDD505-2E9C-101B-9397-08002B2CF9AE}" pid="4" name="_2015_ms_pID_725343">
    <vt:lpwstr>(3)vy30D7k5UtDGLMH9jLkWiMPC+haLBHA8W6bd2bkyu4fzfF65U465b9rDYFYIxtRBnMVM8r9e
sI/WZ+rzPz22Y7Et4uBm8HpEB4koGAP9jLcxgETjbiUTTkA8yLPZaYjNbgt3PrbOLvLdf+gX
8u97bS0hrUOzXO/DL5Y5Tcu4ankkzkzYfxSLx4cVRqfAs8m7Fy0S5dFTgUb+67fqxbLCGnP9
o6jyCTT6jPfq8NMyZZ</vt:lpwstr>
  </property>
  <property fmtid="{D5CDD505-2E9C-101B-9397-08002B2CF9AE}" pid="5" name="_2015_ms_pID_7253431">
    <vt:lpwstr>MVeGJl2/jGQIOzCcz5QZw3WElM290HfB1kmAtXjv9SUNjB7RX2oLJM
QS+lggT1KmNf49OK2Veq3BnLnJLdTLQZmX669QCMlq8Eyd6SnQc1KkslunpVn5YUVqA8X3Pz
qgYRA2S9IPOJXzHN0z080x64TT4VXM4HYB1qoEqKDT4XXKAZhS5wpDLHTvzNe+AcyEqPegvp
1CkhNBBMqvBBdBaQon+8fxwxU9YenA9+u7cU</vt:lpwstr>
  </property>
  <property fmtid="{D5CDD505-2E9C-101B-9397-08002B2CF9AE}" pid="6" name="_2015_ms_pID_7253432">
    <vt:lpwstr>4ULPucj4nS72CV7jYfhoFGw=</vt:lpwstr>
  </property>
</Properties>
</file>